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D5E" w:rsidRPr="00E92EE2" w:rsidRDefault="006C7D5E" w:rsidP="006D68BB">
      <w:pPr>
        <w:pStyle w:val="Heading4"/>
        <w:framePr w:h="489" w:hRule="exact" w:wrap="notBeside" w:y="7"/>
      </w:pPr>
      <w:r w:rsidRPr="00E92EE2">
        <w:t xml:space="preserve">Invitation to </w:t>
      </w:r>
      <w:bookmarkStart w:id="0" w:name="_GoBack"/>
      <w:r w:rsidR="00225B04">
        <w:rPr>
          <w:b w:val="0"/>
          <w:color w:val="auto"/>
        </w:rPr>
        <w:fldChar w:fldCharType="begin">
          <w:ffData>
            <w:name w:val=""/>
            <w:enabled/>
            <w:calcOnExit w:val="0"/>
            <w:ddList>
              <w:listEntry w:val="Tender"/>
              <w:listEntry w:val="Negotiate"/>
            </w:ddList>
          </w:ffData>
        </w:fldChar>
      </w:r>
      <w:r w:rsidR="00225B04">
        <w:rPr>
          <w:b w:val="0"/>
          <w:color w:val="auto"/>
        </w:rPr>
        <w:instrText xml:space="preserve"> FORMDROPDOWN </w:instrText>
      </w:r>
      <w:r w:rsidR="00225B04">
        <w:rPr>
          <w:b w:val="0"/>
          <w:color w:val="auto"/>
        </w:rPr>
      </w:r>
      <w:r w:rsidR="00225B04">
        <w:rPr>
          <w:b w:val="0"/>
          <w:color w:val="auto"/>
        </w:rPr>
        <w:fldChar w:fldCharType="end"/>
      </w:r>
      <w:bookmarkEnd w:id="0"/>
    </w:p>
    <w:p w:rsidR="006C7D5E" w:rsidRDefault="006C7D5E" w:rsidP="006C7D5E">
      <w:pPr>
        <w:pStyle w:val="BlockLine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295"/>
        <w:gridCol w:w="1903"/>
        <w:gridCol w:w="5324"/>
      </w:tblGrid>
      <w:tr w:rsidR="006C7D5E" w:rsidTr="00440F64">
        <w:trPr>
          <w:trHeight w:val="567"/>
        </w:trPr>
        <w:tc>
          <w:tcPr>
            <w:tcW w:w="1295" w:type="dxa"/>
          </w:tcPr>
          <w:p w:rsidR="006C7D5E" w:rsidRDefault="006C7D5E" w:rsidP="006C7D5E">
            <w:pPr>
              <w:jc w:val="right"/>
              <w:rPr>
                <w:b/>
              </w:rPr>
            </w:pPr>
            <w:r>
              <w:rPr>
                <w:b/>
              </w:rPr>
              <w:t>To:</w:t>
            </w:r>
          </w:p>
        </w:tc>
        <w:bookmarkStart w:id="1" w:name="Text60"/>
        <w:tc>
          <w:tcPr>
            <w:tcW w:w="7227" w:type="dxa"/>
            <w:gridSpan w:val="2"/>
          </w:tcPr>
          <w:p w:rsidR="00E13906" w:rsidRPr="00E92EE2" w:rsidRDefault="002856B7" w:rsidP="006C7D5E">
            <w:pPr>
              <w:rPr>
                <w:i/>
              </w:rPr>
            </w:pPr>
            <w:r w:rsidRPr="00E92EE2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E92EE2">
              <w:rPr>
                <w:rFonts w:cs="Arial"/>
              </w:rPr>
              <w:instrText xml:space="preserve"> FORMTEXT </w:instrText>
            </w:r>
            <w:r w:rsidRPr="00E92EE2">
              <w:rPr>
                <w:rFonts w:cs="Arial"/>
              </w:rPr>
            </w:r>
            <w:r w:rsidRPr="00E92EE2">
              <w:rPr>
                <w:rFonts w:cs="Arial"/>
              </w:rPr>
              <w:fldChar w:fldCharType="separate"/>
            </w:r>
            <w:r w:rsidRPr="00E92EE2">
              <w:rPr>
                <w:rFonts w:eastAsia="MS Mincho" w:cs="MS Mincho"/>
                <w:i/>
              </w:rPr>
              <w:t>Insert Name of Candidate. Address invitation to each Candidate in the exact legal name in which it was selected. If Candidate is a joint venture or other grouping, use exact legal name of each member.</w:t>
            </w:r>
            <w:r w:rsidRPr="00E92EE2">
              <w:rPr>
                <w:rFonts w:cs="Arial"/>
              </w:rPr>
              <w:fldChar w:fldCharType="end"/>
            </w:r>
          </w:p>
          <w:bookmarkEnd w:id="1"/>
          <w:p w:rsidR="006C7D5E" w:rsidRDefault="006C7D5E" w:rsidP="006C7D5E"/>
        </w:tc>
      </w:tr>
      <w:tr w:rsidR="006C7D5E" w:rsidTr="00440F64">
        <w:trPr>
          <w:trHeight w:val="567"/>
        </w:trPr>
        <w:tc>
          <w:tcPr>
            <w:tcW w:w="1295" w:type="dxa"/>
          </w:tcPr>
          <w:p w:rsidR="006C7D5E" w:rsidRDefault="006C7D5E" w:rsidP="006C7D5E">
            <w:pPr>
              <w:ind w:left="720"/>
              <w:jc w:val="right"/>
              <w:rPr>
                <w:b/>
              </w:rPr>
            </w:pPr>
          </w:p>
        </w:tc>
        <w:bookmarkStart w:id="2" w:name="Text61"/>
        <w:tc>
          <w:tcPr>
            <w:tcW w:w="7227" w:type="dxa"/>
            <w:gridSpan w:val="2"/>
          </w:tcPr>
          <w:p w:rsidR="00E13906" w:rsidRPr="00E92EE2" w:rsidRDefault="002856B7" w:rsidP="006C7D5E">
            <w:pPr>
              <w:jc w:val="both"/>
              <w:rPr>
                <w:i/>
              </w:rPr>
            </w:pPr>
            <w:r w:rsidRPr="00E92EE2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2EE2">
              <w:rPr>
                <w:rFonts w:cs="Arial"/>
              </w:rPr>
              <w:instrText xml:space="preserve"> FORMTEXT </w:instrText>
            </w:r>
            <w:r w:rsidRPr="00E92EE2">
              <w:rPr>
                <w:rFonts w:cs="Arial"/>
              </w:rPr>
            </w:r>
            <w:r w:rsidRPr="00E92EE2">
              <w:rPr>
                <w:rFonts w:cs="Arial"/>
              </w:rPr>
              <w:fldChar w:fldCharType="separate"/>
            </w:r>
            <w:r w:rsidRPr="00E92EE2">
              <w:rPr>
                <w:rFonts w:eastAsia="MS Mincho" w:cs="MS Mincho"/>
                <w:i/>
              </w:rPr>
              <w:t>Insert Address of Candidate</w:t>
            </w:r>
            <w:r w:rsidRPr="00E92EE2">
              <w:rPr>
                <w:rFonts w:cs="Arial"/>
              </w:rPr>
              <w:fldChar w:fldCharType="end"/>
            </w:r>
          </w:p>
          <w:bookmarkEnd w:id="2"/>
          <w:p w:rsidR="009F507D" w:rsidRDefault="009F507D" w:rsidP="006C7D5E">
            <w:pPr>
              <w:jc w:val="both"/>
            </w:pPr>
          </w:p>
        </w:tc>
      </w:tr>
      <w:tr w:rsidR="006C7D5E" w:rsidTr="00440F64">
        <w:trPr>
          <w:trHeight w:val="567"/>
        </w:trPr>
        <w:tc>
          <w:tcPr>
            <w:tcW w:w="1295" w:type="dxa"/>
          </w:tcPr>
          <w:p w:rsidR="006C7D5E" w:rsidRDefault="006C7D5E" w:rsidP="006C7D5E">
            <w:pPr>
              <w:jc w:val="right"/>
              <w:rPr>
                <w:b/>
              </w:rPr>
            </w:pPr>
            <w:r>
              <w:rPr>
                <w:b/>
              </w:rPr>
              <w:t>Regarding:</w:t>
            </w:r>
          </w:p>
        </w:tc>
        <w:bookmarkStart w:id="3" w:name="Text62"/>
        <w:tc>
          <w:tcPr>
            <w:tcW w:w="7227" w:type="dxa"/>
            <w:gridSpan w:val="2"/>
          </w:tcPr>
          <w:p w:rsidR="006C7D5E" w:rsidRPr="00E92EE2" w:rsidRDefault="002856B7" w:rsidP="006C7D5E">
            <w:pPr>
              <w:jc w:val="both"/>
              <w:rPr>
                <w:i/>
              </w:rPr>
            </w:pPr>
            <w:r w:rsidRPr="00E92EE2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E92EE2">
              <w:rPr>
                <w:rFonts w:cs="Arial"/>
              </w:rPr>
              <w:instrText xml:space="preserve"> FORMTEXT </w:instrText>
            </w:r>
            <w:r w:rsidRPr="00E92EE2">
              <w:rPr>
                <w:rFonts w:cs="Arial"/>
              </w:rPr>
            </w:r>
            <w:r w:rsidRPr="00E92EE2">
              <w:rPr>
                <w:rFonts w:cs="Arial"/>
              </w:rPr>
              <w:fldChar w:fldCharType="separate"/>
            </w:r>
            <w:r w:rsidRPr="00E92EE2">
              <w:rPr>
                <w:rFonts w:eastAsia="MS Mincho" w:cs="MS Mincho"/>
                <w:i/>
              </w:rPr>
              <w:t>Insert Title of Construction Contract</w:t>
            </w:r>
            <w:r w:rsidRPr="00E92EE2">
              <w:rPr>
                <w:rFonts w:cs="Arial"/>
              </w:rPr>
              <w:fldChar w:fldCharType="end"/>
            </w:r>
            <w:bookmarkEnd w:id="3"/>
          </w:p>
        </w:tc>
      </w:tr>
      <w:tr w:rsidR="006C7D5E" w:rsidTr="00440F64">
        <w:trPr>
          <w:trHeight w:val="567"/>
        </w:trPr>
        <w:tc>
          <w:tcPr>
            <w:tcW w:w="1295" w:type="dxa"/>
          </w:tcPr>
          <w:p w:rsidR="006C7D5E" w:rsidRDefault="006C7D5E" w:rsidP="006C7D5E">
            <w:pPr>
              <w:jc w:val="right"/>
              <w:rPr>
                <w:b/>
              </w:rPr>
            </w:pPr>
            <w:r>
              <w:rPr>
                <w:b/>
              </w:rPr>
              <w:t>Date:</w:t>
            </w:r>
          </w:p>
        </w:tc>
        <w:tc>
          <w:tcPr>
            <w:tcW w:w="1903" w:type="dxa"/>
          </w:tcPr>
          <w:p w:rsidR="006C7D5E" w:rsidRPr="00E92EE2" w:rsidRDefault="002856B7" w:rsidP="006C7D5E">
            <w:pPr>
              <w:rPr>
                <w:i/>
              </w:rPr>
            </w:pPr>
            <w:r w:rsidRPr="00E92EE2">
              <w:rPr>
                <w:rFonts w:cs="Arial"/>
                <w:i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E92EE2">
              <w:rPr>
                <w:rFonts w:cs="Arial"/>
                <w:i/>
              </w:rPr>
              <w:instrText xml:space="preserve"> FORMTEXT </w:instrText>
            </w:r>
            <w:r w:rsidRPr="00E92EE2">
              <w:rPr>
                <w:rFonts w:cs="Arial"/>
                <w:i/>
              </w:rPr>
            </w:r>
            <w:r w:rsidRPr="00E92EE2">
              <w:rPr>
                <w:rFonts w:cs="Arial"/>
                <w:i/>
              </w:rPr>
              <w:fldChar w:fldCharType="separate"/>
            </w:r>
            <w:r w:rsidRPr="00E92EE2">
              <w:rPr>
                <w:rFonts w:eastAsia="MS Mincho" w:cs="MS Mincho"/>
                <w:i/>
              </w:rPr>
              <w:t>Insert Date</w:t>
            </w:r>
            <w:r w:rsidRPr="00E92EE2">
              <w:rPr>
                <w:rFonts w:cs="Arial"/>
                <w:i/>
              </w:rPr>
              <w:fldChar w:fldCharType="end"/>
            </w:r>
          </w:p>
        </w:tc>
        <w:tc>
          <w:tcPr>
            <w:tcW w:w="5324" w:type="dxa"/>
          </w:tcPr>
          <w:p w:rsidR="006C7D5E" w:rsidRDefault="006C7D5E" w:rsidP="006C7D5E">
            <w:pPr>
              <w:ind w:left="720"/>
            </w:pPr>
          </w:p>
        </w:tc>
      </w:tr>
    </w:tbl>
    <w:p w:rsidR="006C7D5E" w:rsidRDefault="006C7D5E" w:rsidP="006C7D5E"/>
    <w:p w:rsidR="009F507D" w:rsidRDefault="009F507D" w:rsidP="006C7D5E"/>
    <w:p w:rsidR="006C7D5E" w:rsidRPr="00E92EE2" w:rsidRDefault="006C7D5E" w:rsidP="006C7D5E">
      <w:r w:rsidRPr="00E92EE2">
        <w:t>A Dhaoine Uaisle</w:t>
      </w:r>
    </w:p>
    <w:p w:rsidR="006C7D5E" w:rsidRPr="00E92EE2" w:rsidRDefault="006C7D5E" w:rsidP="005B2568">
      <w:pPr>
        <w:jc w:val="both"/>
      </w:pPr>
    </w:p>
    <w:p w:rsidR="006C7D5E" w:rsidRPr="00E92EE2" w:rsidRDefault="006C7D5E" w:rsidP="005B2568">
      <w:pPr>
        <w:jc w:val="both"/>
      </w:pPr>
      <w:r w:rsidRPr="00E92EE2">
        <w:t>You are invited to submit a Tender for the above Contract complying with the enclosed Instructions to Tenderers</w:t>
      </w:r>
      <w:r w:rsidR="00ED707E" w:rsidRPr="00E92EE2">
        <w:t>.</w:t>
      </w:r>
    </w:p>
    <w:p w:rsidR="006C7D5E" w:rsidRPr="00E92EE2" w:rsidRDefault="006C7D5E" w:rsidP="006C7D5E"/>
    <w:p w:rsidR="00FF3626" w:rsidRPr="00E92EE2" w:rsidRDefault="00FF3626" w:rsidP="006C7D5E"/>
    <w:p w:rsidR="006C7D5E" w:rsidRPr="00E92EE2" w:rsidRDefault="006C7D5E" w:rsidP="006C7D5E">
      <w:r w:rsidRPr="00E92EE2">
        <w:t xml:space="preserve">Is mise, le </w:t>
      </w:r>
      <w:proofErr w:type="gramStart"/>
      <w:r w:rsidRPr="00E92EE2">
        <w:t>meas</w:t>
      </w:r>
      <w:proofErr w:type="gramEnd"/>
    </w:p>
    <w:p w:rsidR="006C7D5E" w:rsidRPr="00E92EE2" w:rsidRDefault="006C7D5E" w:rsidP="006C7D5E"/>
    <w:p w:rsidR="006C7D5E" w:rsidRPr="00E92EE2" w:rsidRDefault="006C7D5E" w:rsidP="006C7D5E"/>
    <w:p w:rsidR="006C7D5E" w:rsidRPr="00E92EE2" w:rsidRDefault="006C7D5E" w:rsidP="006C7D5E">
      <w:r w:rsidRPr="00E92EE2">
        <w:t>Signed ____________________________</w:t>
      </w:r>
    </w:p>
    <w:p w:rsidR="0064439F" w:rsidRPr="00E92EE2" w:rsidRDefault="006C7D5E" w:rsidP="0064439F">
      <w:pPr>
        <w:rPr>
          <w:i/>
        </w:rPr>
      </w:pPr>
      <w:r w:rsidRPr="00E92EE2">
        <w:t>On behalf of</w:t>
      </w:r>
      <w:r w:rsidR="00E13906" w:rsidRPr="00E92EE2">
        <w:t xml:space="preserve"> </w:t>
      </w:r>
      <w:r w:rsidR="0064439F" w:rsidRPr="00E92EE2">
        <w:rPr>
          <w:rFonts w:cs="Arial"/>
        </w:rPr>
        <w:fldChar w:fldCharType="begin">
          <w:ffData>
            <w:name w:val="Text92"/>
            <w:enabled/>
            <w:calcOnExit w:val="0"/>
            <w:textInput/>
          </w:ffData>
        </w:fldChar>
      </w:r>
      <w:r w:rsidR="0064439F" w:rsidRPr="00E92EE2">
        <w:rPr>
          <w:rFonts w:cs="Arial"/>
        </w:rPr>
        <w:instrText xml:space="preserve"> FORMTEXT </w:instrText>
      </w:r>
      <w:r w:rsidR="0064439F" w:rsidRPr="00E92EE2">
        <w:rPr>
          <w:rFonts w:cs="Arial"/>
        </w:rPr>
      </w:r>
      <w:r w:rsidR="0064439F" w:rsidRPr="00E92EE2">
        <w:rPr>
          <w:rFonts w:cs="Arial"/>
        </w:rPr>
        <w:fldChar w:fldCharType="separate"/>
      </w:r>
      <w:r w:rsidR="0064439F" w:rsidRPr="00E92EE2">
        <w:rPr>
          <w:rFonts w:eastAsia="MS Mincho" w:cs="MS Mincho"/>
          <w:i/>
        </w:rPr>
        <w:t>Insert Name of Employer</w:t>
      </w:r>
      <w:r w:rsidR="0064439F" w:rsidRPr="00E92EE2">
        <w:rPr>
          <w:rFonts w:cs="Arial"/>
        </w:rPr>
        <w:fldChar w:fldCharType="end"/>
      </w:r>
    </w:p>
    <w:p w:rsidR="006C7D5E" w:rsidRPr="00E92EE2" w:rsidRDefault="006C7D5E" w:rsidP="006C7D5E"/>
    <w:p w:rsidR="009F507D" w:rsidRDefault="009F507D" w:rsidP="006C7D5E">
      <w:pPr>
        <w:rPr>
          <w:b/>
        </w:rPr>
      </w:pPr>
    </w:p>
    <w:p w:rsidR="0054549B" w:rsidRDefault="0054549B" w:rsidP="006C7D5E">
      <w:pPr>
        <w:rPr>
          <w:i/>
        </w:rPr>
      </w:pPr>
    </w:p>
    <w:bookmarkStart w:id="4" w:name="Text92"/>
    <w:p w:rsidR="0054549B" w:rsidRPr="00E92EE2" w:rsidRDefault="0054549B" w:rsidP="006C7D5E">
      <w:pPr>
        <w:rPr>
          <w:i/>
        </w:rPr>
      </w:pPr>
      <w:r w:rsidRPr="00E92EE2">
        <w:rPr>
          <w:rFonts w:cs="Arial"/>
          <w:i/>
        </w:rPr>
        <w:fldChar w:fldCharType="begin">
          <w:ffData>
            <w:name w:val="Text92"/>
            <w:enabled/>
            <w:calcOnExit w:val="0"/>
            <w:textInput>
              <w:default w:val="Note to Employer: This Invitation to Tender/Negotiate and the relevant Instructions to Tenderers (ITTW1) should be issued to all Candidates short-listed to participate in the competition."/>
            </w:textInput>
          </w:ffData>
        </w:fldChar>
      </w:r>
      <w:r w:rsidRPr="00E92EE2">
        <w:rPr>
          <w:rFonts w:cs="Arial"/>
          <w:i/>
        </w:rPr>
        <w:instrText xml:space="preserve"> FORMTEXT </w:instrText>
      </w:r>
      <w:r w:rsidRPr="00E92EE2">
        <w:rPr>
          <w:rFonts w:cs="Arial"/>
          <w:i/>
        </w:rPr>
      </w:r>
      <w:r w:rsidRPr="00E92EE2">
        <w:rPr>
          <w:rFonts w:cs="Arial"/>
          <w:i/>
        </w:rPr>
        <w:fldChar w:fldCharType="separate"/>
      </w:r>
      <w:r w:rsidRPr="00E92EE2">
        <w:rPr>
          <w:rFonts w:cs="Arial"/>
          <w:i/>
          <w:noProof/>
        </w:rPr>
        <w:t>Note to Employer: This Invitation to Tender/Negotiate and the relevant Instructions to Tenderers (ITTW1) should be issued to all Candidates short-listed to participate in the competition</w:t>
      </w:r>
      <w:r w:rsidR="00F038EF" w:rsidRPr="00E92EE2">
        <w:rPr>
          <w:rFonts w:cs="Arial"/>
          <w:i/>
          <w:noProof/>
        </w:rPr>
        <w:t xml:space="preserve"> The names of the Specialists who pre-qualified with the Candidates should also be included</w:t>
      </w:r>
      <w:r w:rsidRPr="00E92EE2">
        <w:rPr>
          <w:rFonts w:cs="Arial"/>
          <w:i/>
          <w:noProof/>
        </w:rPr>
        <w:t>.</w:t>
      </w:r>
      <w:r w:rsidRPr="00E92EE2">
        <w:rPr>
          <w:rFonts w:cs="Arial"/>
          <w:i/>
        </w:rPr>
        <w:fldChar w:fldCharType="end"/>
      </w:r>
      <w:bookmarkEnd w:id="4"/>
    </w:p>
    <w:sectPr w:rsidR="0054549B" w:rsidRPr="00E92EE2" w:rsidSect="0057498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391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5FB2" w:rsidRDefault="00A35FB2">
      <w:r>
        <w:separator/>
      </w:r>
    </w:p>
  </w:endnote>
  <w:endnote w:type="continuationSeparator" w:id="0">
    <w:p w:rsidR="00A35FB2" w:rsidRDefault="00A35F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Bright">
    <w:panose1 w:val="02040602050505020304"/>
    <w:charset w:val="00"/>
    <w:family w:val="roman"/>
    <w:pitch w:val="variable"/>
    <w:sig w:usb0="00000003" w:usb1="00000000" w:usb2="00000000" w:usb3="00000000" w:csb0="0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238D" w:rsidRDefault="009A238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5F75" w:rsidRPr="003C4E7E" w:rsidRDefault="00880698">
    <w:pPr>
      <w:pStyle w:val="Footer"/>
      <w:rPr>
        <w:rFonts w:ascii="Arial" w:hAnsi="Arial" w:cs="Arial"/>
        <w:b/>
        <w:sz w:val="16"/>
        <w:szCs w:val="16"/>
        <w:lang w:val="en-IE"/>
      </w:rPr>
    </w:pPr>
    <w:r>
      <w:rPr>
        <w:rFonts w:ascii="Arial" w:hAnsi="Arial" w:cs="Arial"/>
        <w:b/>
        <w:sz w:val="16"/>
        <w:szCs w:val="16"/>
        <w:lang w:val="en-IE"/>
      </w:rPr>
      <w:t>ITT</w:t>
    </w:r>
    <w:r w:rsidR="00502A10">
      <w:rPr>
        <w:rFonts w:ascii="Arial" w:hAnsi="Arial" w:cs="Arial"/>
        <w:b/>
        <w:sz w:val="16"/>
        <w:szCs w:val="16"/>
        <w:lang w:val="en-IE"/>
      </w:rPr>
      <w:t>-</w:t>
    </w:r>
    <w:r>
      <w:rPr>
        <w:rFonts w:ascii="Arial" w:hAnsi="Arial" w:cs="Arial"/>
        <w:b/>
        <w:sz w:val="16"/>
        <w:szCs w:val="16"/>
        <w:lang w:val="en-IE"/>
      </w:rPr>
      <w:t xml:space="preserve">W1 </w:t>
    </w:r>
    <w:r w:rsidR="00B1144D">
      <w:rPr>
        <w:rFonts w:ascii="Arial" w:hAnsi="Arial" w:cs="Arial"/>
        <w:b/>
        <w:sz w:val="16"/>
        <w:szCs w:val="16"/>
        <w:lang w:val="en-IE"/>
      </w:rPr>
      <w:t>V1.1 2</w:t>
    </w:r>
    <w:r w:rsidR="009A238D">
      <w:rPr>
        <w:rFonts w:ascii="Arial" w:hAnsi="Arial" w:cs="Arial"/>
        <w:b/>
        <w:sz w:val="16"/>
        <w:szCs w:val="16"/>
        <w:lang w:val="en-IE"/>
      </w:rPr>
      <w:t>3</w:t>
    </w:r>
    <w:r w:rsidR="00B1144D">
      <w:rPr>
        <w:rFonts w:ascii="Arial" w:hAnsi="Arial" w:cs="Arial"/>
        <w:b/>
        <w:sz w:val="16"/>
        <w:szCs w:val="16"/>
        <w:lang w:val="en-IE"/>
      </w:rPr>
      <w:t>/04/2013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238D" w:rsidRDefault="009A238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5FB2" w:rsidRDefault="00A35FB2">
      <w:r>
        <w:separator/>
      </w:r>
    </w:p>
  </w:footnote>
  <w:footnote w:type="continuationSeparator" w:id="0">
    <w:p w:rsidR="00A35FB2" w:rsidRDefault="00A35F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238D" w:rsidRDefault="009A238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238D" w:rsidRDefault="009A238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238D" w:rsidRDefault="009A238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BGbACPfLiUy8M2si5cO30GfIzCEnR/4ZMCCqCrfaB7f9ASezrs6UK9o8wF95kB5QNjYRpFkr3MORQDuv6sNnYg==" w:salt="3HQCSyLakaAK0ApRlPnCww==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537"/>
    <w:rsid w:val="00016888"/>
    <w:rsid w:val="00035D14"/>
    <w:rsid w:val="000F5814"/>
    <w:rsid w:val="001062E0"/>
    <w:rsid w:val="00113537"/>
    <w:rsid w:val="00120D40"/>
    <w:rsid w:val="001310BD"/>
    <w:rsid w:val="00133FB1"/>
    <w:rsid w:val="00154E88"/>
    <w:rsid w:val="00184DF9"/>
    <w:rsid w:val="00196B7B"/>
    <w:rsid w:val="00225B04"/>
    <w:rsid w:val="00243281"/>
    <w:rsid w:val="002856B7"/>
    <w:rsid w:val="0029486A"/>
    <w:rsid w:val="002B16B3"/>
    <w:rsid w:val="0035047C"/>
    <w:rsid w:val="003A6587"/>
    <w:rsid w:val="003C4E7E"/>
    <w:rsid w:val="00440F64"/>
    <w:rsid w:val="004B0963"/>
    <w:rsid w:val="004B4202"/>
    <w:rsid w:val="004E3E60"/>
    <w:rsid w:val="00502A10"/>
    <w:rsid w:val="0054549B"/>
    <w:rsid w:val="00567FB9"/>
    <w:rsid w:val="00574987"/>
    <w:rsid w:val="005922E2"/>
    <w:rsid w:val="005B2568"/>
    <w:rsid w:val="0061069B"/>
    <w:rsid w:val="0064439F"/>
    <w:rsid w:val="006B44C8"/>
    <w:rsid w:val="006C0683"/>
    <w:rsid w:val="006C7D5E"/>
    <w:rsid w:val="006D68BB"/>
    <w:rsid w:val="006E3139"/>
    <w:rsid w:val="006E5F75"/>
    <w:rsid w:val="006F04B9"/>
    <w:rsid w:val="006F31D8"/>
    <w:rsid w:val="006F6688"/>
    <w:rsid w:val="00736BBA"/>
    <w:rsid w:val="007B0631"/>
    <w:rsid w:val="008501CE"/>
    <w:rsid w:val="00861323"/>
    <w:rsid w:val="00866FD9"/>
    <w:rsid w:val="00880698"/>
    <w:rsid w:val="008A1FE5"/>
    <w:rsid w:val="008B5515"/>
    <w:rsid w:val="0091377A"/>
    <w:rsid w:val="00920889"/>
    <w:rsid w:val="00972B2B"/>
    <w:rsid w:val="009853BE"/>
    <w:rsid w:val="009A238D"/>
    <w:rsid w:val="009A48CF"/>
    <w:rsid w:val="009C099F"/>
    <w:rsid w:val="009F507D"/>
    <w:rsid w:val="00A35FB2"/>
    <w:rsid w:val="00A74FF3"/>
    <w:rsid w:val="00A86441"/>
    <w:rsid w:val="00AD4B79"/>
    <w:rsid w:val="00B059C5"/>
    <w:rsid w:val="00B1144D"/>
    <w:rsid w:val="00B36E26"/>
    <w:rsid w:val="00B658F9"/>
    <w:rsid w:val="00BA1CE3"/>
    <w:rsid w:val="00BA326F"/>
    <w:rsid w:val="00BD7A53"/>
    <w:rsid w:val="00BE6099"/>
    <w:rsid w:val="00C953C2"/>
    <w:rsid w:val="00CE6C08"/>
    <w:rsid w:val="00CF0BEB"/>
    <w:rsid w:val="00D129D3"/>
    <w:rsid w:val="00D173E4"/>
    <w:rsid w:val="00D541C0"/>
    <w:rsid w:val="00D56A2F"/>
    <w:rsid w:val="00D85E6D"/>
    <w:rsid w:val="00DA6242"/>
    <w:rsid w:val="00DC7296"/>
    <w:rsid w:val="00E13906"/>
    <w:rsid w:val="00E32F5E"/>
    <w:rsid w:val="00E92EE2"/>
    <w:rsid w:val="00ED707E"/>
    <w:rsid w:val="00F038EF"/>
    <w:rsid w:val="00F16B0B"/>
    <w:rsid w:val="00F17FEB"/>
    <w:rsid w:val="00F26043"/>
    <w:rsid w:val="00F61657"/>
    <w:rsid w:val="00FA2186"/>
    <w:rsid w:val="00FF3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5:chartTrackingRefBased/>
  <w15:docId w15:val="{545ACD4B-87C4-444D-9A8A-83BAA5022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7D5E"/>
    <w:rPr>
      <w:rFonts w:ascii="Lucida Bright" w:hAnsi="Lucida Bright"/>
      <w:color w:val="000000"/>
      <w:szCs w:val="24"/>
      <w:lang w:val="en-GB" w:eastAsia="en-US"/>
    </w:rPr>
  </w:style>
  <w:style w:type="paragraph" w:styleId="Heading4">
    <w:name w:val="heading 4"/>
    <w:aliases w:val="Map Title"/>
    <w:basedOn w:val="Normal"/>
    <w:next w:val="Normal"/>
    <w:qFormat/>
    <w:rsid w:val="006C7D5E"/>
    <w:pPr>
      <w:pageBreakBefore/>
      <w:framePr w:wrap="notBeside" w:vAnchor="text" w:hAnchor="text" w:y="1"/>
      <w:spacing w:after="240"/>
      <w:outlineLvl w:val="3"/>
    </w:pPr>
    <w:rPr>
      <w:rFonts w:ascii="Lucida Sans" w:hAnsi="Lucida Sans" w:cs="Arial"/>
      <w:b/>
      <w:sz w:val="32"/>
      <w:szCs w:val="32"/>
      <w:lang w:val="en-I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lockLine">
    <w:name w:val="Block Line"/>
    <w:basedOn w:val="Normal"/>
    <w:next w:val="Normal"/>
    <w:rsid w:val="006C7D5E"/>
    <w:pPr>
      <w:pBdr>
        <w:top w:val="single" w:sz="6" w:space="1" w:color="FF0000"/>
        <w:between w:val="single" w:sz="6" w:space="1" w:color="auto"/>
      </w:pBdr>
      <w:spacing w:before="240"/>
      <w:ind w:left="1728"/>
    </w:pPr>
    <w:rPr>
      <w:szCs w:val="20"/>
    </w:rPr>
  </w:style>
  <w:style w:type="paragraph" w:styleId="Header">
    <w:name w:val="header"/>
    <w:basedOn w:val="Normal"/>
    <w:rsid w:val="00E1390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13906"/>
    <w:pPr>
      <w:tabs>
        <w:tab w:val="center" w:pos="4153"/>
        <w:tab w:val="right" w:pos="8306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Construction%20Procurement\April%202013\ITT-W1\ITT-W1%20Invitation%20to%20Tender%20Letter%2023-04-1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ITT-W1 Invitation to Tender Letter 23-04-13</Template>
  <TotalTime>1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Invitation to Tender</vt:lpstr>
    </vt:vector>
  </TitlesOfParts>
  <Company>Department of Finance</Company>
  <LinksUpToDate>false</LinksUpToDate>
  <CharactersWithSpaces>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Invitation to Tender</dc:title>
  <dc:subject/>
  <dc:creator>Kavanagh, Rita</dc:creator>
  <cp:keywords/>
  <cp:lastModifiedBy>Eileen Dalton</cp:lastModifiedBy>
  <cp:revision>2</cp:revision>
  <cp:lastPrinted>2009-10-30T10:49:00Z</cp:lastPrinted>
  <dcterms:created xsi:type="dcterms:W3CDTF">2016-10-04T14:25:00Z</dcterms:created>
  <dcterms:modified xsi:type="dcterms:W3CDTF">2016-10-04T14:25:00Z</dcterms:modified>
</cp:coreProperties>
</file>